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5D079" w14:textId="77777777" w:rsidR="00A36D6A" w:rsidRDefault="00A36D6A" w:rsidP="00A36D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MASSMYLE, senior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d.1401-3)</w:t>
      </w:r>
    </w:p>
    <w:p w14:paraId="44FB6369" w14:textId="77777777" w:rsidR="00A36D6A" w:rsidRDefault="00A36D6A" w:rsidP="00A36D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St.Mildred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Bread Street, London.</w:t>
      </w:r>
    </w:p>
    <w:p w14:paraId="7B21887C" w14:textId="77777777" w:rsidR="00A36D6A" w:rsidRDefault="00A36D6A" w:rsidP="00A36D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7DF8FA" w14:textId="77777777" w:rsidR="00A36D6A" w:rsidRDefault="00A36D6A" w:rsidP="00A36D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C57972" w14:textId="77777777" w:rsidR="00A36D6A" w:rsidRDefault="00A36D6A" w:rsidP="00A36D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1D0D019" w14:textId="77777777" w:rsidR="00A36D6A" w:rsidRDefault="00A36D6A" w:rsidP="00A36D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32CC2613" w14:textId="77777777" w:rsidR="00A36D6A" w:rsidRDefault="00A36D6A" w:rsidP="00A36D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5CDD7C52" w14:textId="77777777" w:rsidR="00A36D6A" w:rsidRDefault="00A36D6A" w:rsidP="00A36D6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37F73254" w14:textId="77777777" w:rsidR="00A36D6A" w:rsidRDefault="00A36D6A" w:rsidP="00A36D6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p.65)</w:t>
      </w:r>
    </w:p>
    <w:p w14:paraId="21528082" w14:textId="77777777" w:rsidR="00A36D6A" w:rsidRDefault="00A36D6A" w:rsidP="00A36D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May1403</w:t>
      </w:r>
      <w:r>
        <w:rPr>
          <w:rFonts w:ascii="Times New Roman" w:hAnsi="Times New Roman" w:cs="Times New Roman"/>
          <w:sz w:val="24"/>
          <w:szCs w:val="24"/>
        </w:rPr>
        <w:tab/>
        <w:t>His Will was proved.   (ibid.)</w:t>
      </w:r>
    </w:p>
    <w:p w14:paraId="7518B358" w14:textId="77777777" w:rsidR="00A36D6A" w:rsidRDefault="00A36D6A" w:rsidP="00A36D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A5390B" w14:textId="77777777" w:rsidR="00A36D6A" w:rsidRDefault="00A36D6A" w:rsidP="00A36D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8A416D" w14:textId="77777777" w:rsidR="00A36D6A" w:rsidRDefault="00A36D6A" w:rsidP="00A36D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2021</w:t>
      </w:r>
    </w:p>
    <w:p w14:paraId="3D3A9BF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68324" w14:textId="77777777" w:rsidR="00A36D6A" w:rsidRDefault="00A36D6A" w:rsidP="009139A6">
      <w:r>
        <w:separator/>
      </w:r>
    </w:p>
  </w:endnote>
  <w:endnote w:type="continuationSeparator" w:id="0">
    <w:p w14:paraId="18F1F803" w14:textId="77777777" w:rsidR="00A36D6A" w:rsidRDefault="00A36D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D4A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60D1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F9F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DCA58" w14:textId="77777777" w:rsidR="00A36D6A" w:rsidRDefault="00A36D6A" w:rsidP="009139A6">
      <w:r>
        <w:separator/>
      </w:r>
    </w:p>
  </w:footnote>
  <w:footnote w:type="continuationSeparator" w:id="0">
    <w:p w14:paraId="2C230ED9" w14:textId="77777777" w:rsidR="00A36D6A" w:rsidRDefault="00A36D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52B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D59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2F0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D6A"/>
    <w:rsid w:val="000666E0"/>
    <w:rsid w:val="002510B7"/>
    <w:rsid w:val="005C130B"/>
    <w:rsid w:val="00826F5C"/>
    <w:rsid w:val="009139A6"/>
    <w:rsid w:val="009448BB"/>
    <w:rsid w:val="00A3176C"/>
    <w:rsid w:val="00A36D6A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DC28"/>
  <w15:chartTrackingRefBased/>
  <w15:docId w15:val="{1400F014-A897-449F-89A6-D66858E7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2021-04-29T20:20:00Z</dcterms:created>
  <dcterms:modified xsi:type="dcterms:W3CDTF">2021-04-29T20:21:00Z</dcterms:modified>
</cp:coreProperties>
</file>